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2E3BD4B1" w:rsidR="00EA2B4A" w:rsidRPr="0097358D" w:rsidRDefault="00EA2B4A" w:rsidP="0097358D">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0A47BE" w:rsidRPr="000A47BE">
        <w:rPr>
          <w:rFonts w:cstheme="minorHAnsi"/>
          <w:b/>
          <w:bCs/>
          <w:szCs w:val="18"/>
          <w:u w:val="single"/>
        </w:rPr>
        <w:t>Bełchatów</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0A47BE" w:rsidRPr="000A47BE">
        <w:rPr>
          <w:rFonts w:cstheme="minorHAnsi"/>
          <w:b/>
          <w:bCs/>
          <w:szCs w:val="18"/>
          <w:u w:val="single"/>
        </w:rPr>
        <w:t xml:space="preserve">Rozbiórka i budowa sieci </w:t>
      </w:r>
      <w:proofErr w:type="spellStart"/>
      <w:r w:rsidR="000A47BE" w:rsidRPr="000A47BE">
        <w:rPr>
          <w:rFonts w:cstheme="minorHAnsi"/>
          <w:b/>
          <w:bCs/>
          <w:szCs w:val="18"/>
          <w:u w:val="single"/>
        </w:rPr>
        <w:t>nN</w:t>
      </w:r>
      <w:proofErr w:type="spellEnd"/>
      <w:r w:rsidR="000A47BE" w:rsidRPr="000A47BE">
        <w:rPr>
          <w:rFonts w:cstheme="minorHAnsi"/>
          <w:b/>
          <w:bCs/>
          <w:szCs w:val="18"/>
          <w:u w:val="single"/>
        </w:rPr>
        <w:t xml:space="preserve"> i SN w obrębie stacji 8-1349 Łobudzice Kolonia 1, w miejscowości Łobudzice Kolonia, gm. Zelów</w:t>
      </w:r>
      <w:r w:rsidR="00D3611C" w:rsidRPr="0097358D">
        <w:rPr>
          <w:rFonts w:cstheme="minorHAnsi"/>
          <w:b/>
          <w:bCs/>
          <w:szCs w:val="18"/>
          <w:u w:val="single"/>
        </w:rPr>
        <w:t>”</w:t>
      </w:r>
      <w:r w:rsidRPr="0097358D">
        <w:rPr>
          <w:rFonts w:cstheme="minorHAnsi"/>
          <w:szCs w:val="18"/>
        </w:rPr>
        <w:t xml:space="preserve"> – zgodnie z załącznikiem nr </w:t>
      </w:r>
      <w:r w:rsidRPr="0097358D">
        <w:rPr>
          <w:rFonts w:cstheme="minorHAnsi"/>
          <w:b/>
          <w:szCs w:val="18"/>
        </w:rPr>
        <w:t>1.7 do SWZ</w:t>
      </w:r>
      <w:r w:rsidRPr="0097358D">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527E1FB9" w:rsidR="00EA2B4A" w:rsidRPr="00507469" w:rsidRDefault="000A47BE" w:rsidP="00EA2B4A">
      <w:pPr>
        <w:pStyle w:val="Akapitzlist"/>
        <w:spacing w:before="120" w:line="276" w:lineRule="auto"/>
        <w:ind w:left="284"/>
        <w:outlineLvl w:val="0"/>
        <w:rPr>
          <w:rFonts w:cs="Calibri"/>
          <w:bCs/>
          <w:szCs w:val="18"/>
        </w:rPr>
      </w:pPr>
      <w:r w:rsidRPr="000A47BE">
        <w:rPr>
          <w:rFonts w:cs="Calibri"/>
          <w:b/>
          <w:szCs w:val="18"/>
          <w:u w:val="single"/>
        </w:rPr>
        <w:t>24 miesiące</w:t>
      </w:r>
      <w:r w:rsidR="00BE1B1B" w:rsidRPr="00BE1B1B">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78266B4D" w14:textId="1AF5869D" w:rsidR="00FD74D4" w:rsidRPr="00784AAC" w:rsidRDefault="00EA2B4A" w:rsidP="00EA2B4A">
      <w:pPr>
        <w:rPr>
          <w:rFonts w:cstheme="minorHAnsi"/>
          <w:szCs w:val="18"/>
        </w:rPr>
      </w:pPr>
      <w:r w:rsidRPr="00784AAC">
        <w:rPr>
          <w:rFonts w:cstheme="minorHAnsi"/>
          <w:szCs w:val="18"/>
        </w:rPr>
        <w:t>Załącznik nr 1.8 – Mapk</w:t>
      </w:r>
      <w:r w:rsidR="000A47BE">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0A47BE">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E042D" w14:textId="77777777" w:rsidR="00EA5003" w:rsidRDefault="00EA5003" w:rsidP="00582CE9">
      <w:pPr>
        <w:spacing w:after="0"/>
      </w:pPr>
      <w:r>
        <w:separator/>
      </w:r>
    </w:p>
  </w:endnote>
  <w:endnote w:type="continuationSeparator" w:id="0">
    <w:p w14:paraId="75377A10" w14:textId="77777777" w:rsidR="00EA5003" w:rsidRDefault="00EA500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F9A4" w14:textId="77777777" w:rsidR="0013750A" w:rsidRDefault="0013750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6C9DF" w14:textId="77777777" w:rsidR="00EA5003" w:rsidRDefault="00EA5003" w:rsidP="00582CE9">
      <w:pPr>
        <w:spacing w:after="0"/>
      </w:pPr>
      <w:r>
        <w:separator/>
      </w:r>
    </w:p>
  </w:footnote>
  <w:footnote w:type="continuationSeparator" w:id="0">
    <w:p w14:paraId="417792FF" w14:textId="77777777" w:rsidR="00EA5003" w:rsidRDefault="00EA5003"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5EE6" w14:textId="3BD05496" w:rsidR="0013750A" w:rsidRDefault="00952A26">
    <w:pPr>
      <w:pStyle w:val="Nagwek"/>
    </w:pPr>
    <w:r>
      <w:rPr>
        <w:noProof/>
      </w:rPr>
      <mc:AlternateContent>
        <mc:Choice Requires="wps">
          <w:drawing>
            <wp:anchor distT="0" distB="0" distL="0" distR="0" simplePos="0" relativeHeight="251668480" behindDoc="0" locked="0" layoutInCell="1" allowOverlap="1" wp14:anchorId="4249C1DA" wp14:editId="6A9166DB">
              <wp:simplePos x="635" y="635"/>
              <wp:positionH relativeFrom="page">
                <wp:align>right</wp:align>
              </wp:positionH>
              <wp:positionV relativeFrom="page">
                <wp:align>top</wp:align>
              </wp:positionV>
              <wp:extent cx="2009775" cy="345440"/>
              <wp:effectExtent l="0" t="0" r="0" b="16510"/>
              <wp:wrapNone/>
              <wp:docPr id="664137366"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F41E06E" w14:textId="5D4BBC64"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49C1DA"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3F41E06E" w14:textId="5D4BBC64"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13750A" w14:paraId="3B896BDC" w14:textId="77777777" w:rsidTr="00582CE9">
      <w:trPr>
        <w:trHeight w:val="1140"/>
      </w:trPr>
      <w:tc>
        <w:tcPr>
          <w:tcW w:w="6119" w:type="dxa"/>
          <w:vAlign w:val="center"/>
        </w:tcPr>
        <w:p w14:paraId="045985F7" w14:textId="271AD713"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9F34F93" w14:textId="77777777" w:rsidR="0013750A" w:rsidRDefault="0013750A" w:rsidP="006E100D">
          <w:pPr>
            <w:suppressAutoHyphens/>
            <w:ind w:right="187"/>
            <w:rPr>
              <w:rFonts w:asciiTheme="majorHAnsi" w:hAnsiTheme="majorHAnsi"/>
              <w:color w:val="000000" w:themeColor="text1"/>
              <w:sz w:val="14"/>
              <w:szCs w:val="18"/>
            </w:rPr>
          </w:pPr>
          <w:r w:rsidRPr="0013750A">
            <w:rPr>
              <w:rFonts w:asciiTheme="majorHAnsi" w:hAnsiTheme="majorHAnsi"/>
              <w:color w:val="000000" w:themeColor="text1"/>
              <w:sz w:val="14"/>
              <w:szCs w:val="18"/>
            </w:rPr>
            <w:t>Wykonanie dokumentacji projektowej w branży elektroenergetycznej na terenie działania OŁD w RE Bełchatów w podziale na 4 części.</w:t>
          </w:r>
        </w:p>
        <w:p w14:paraId="1A19274F" w14:textId="25669C38" w:rsidR="00347E8D" w:rsidRPr="0013750A" w:rsidRDefault="008D0EB4" w:rsidP="006E100D">
          <w:pPr>
            <w:suppressAutoHyphens/>
            <w:ind w:right="187"/>
            <w:rPr>
              <w:rFonts w:asciiTheme="majorHAnsi" w:hAnsiTheme="majorHAnsi"/>
              <w:color w:val="000000" w:themeColor="text1"/>
              <w:sz w:val="14"/>
              <w:szCs w:val="18"/>
              <w:lang w:val="en-GB"/>
            </w:rPr>
          </w:pPr>
          <w:r w:rsidRPr="0013750A">
            <w:rPr>
              <w:rFonts w:asciiTheme="majorHAnsi" w:hAnsiTheme="majorHAnsi"/>
              <w:color w:val="000000" w:themeColor="text1"/>
              <w:sz w:val="14"/>
              <w:szCs w:val="18"/>
              <w:lang w:val="en-GB"/>
            </w:rPr>
            <w:t>POST/DYS/OLD/GZ/</w:t>
          </w:r>
          <w:r w:rsidR="0013750A" w:rsidRPr="0013750A">
            <w:rPr>
              <w:rFonts w:asciiTheme="majorHAnsi" w:hAnsiTheme="majorHAnsi"/>
              <w:color w:val="000000" w:themeColor="text1"/>
              <w:sz w:val="14"/>
              <w:szCs w:val="18"/>
              <w:lang w:val="en-GB"/>
            </w:rPr>
            <w:t>01819</w:t>
          </w:r>
          <w:r w:rsidR="00C13454" w:rsidRPr="0013750A">
            <w:rPr>
              <w:rFonts w:asciiTheme="majorHAnsi" w:hAnsiTheme="majorHAnsi"/>
              <w:color w:val="000000" w:themeColor="text1"/>
              <w:sz w:val="14"/>
              <w:szCs w:val="18"/>
              <w:lang w:val="en-GB"/>
            </w:rPr>
            <w:t>/202</w:t>
          </w:r>
          <w:r w:rsidR="0013750A" w:rsidRPr="0013750A">
            <w:rPr>
              <w:rFonts w:asciiTheme="majorHAnsi" w:hAnsiTheme="majorHAnsi"/>
              <w:color w:val="000000" w:themeColor="text1"/>
              <w:sz w:val="14"/>
              <w:szCs w:val="18"/>
              <w:lang w:val="en-GB"/>
            </w:rPr>
            <w:t xml:space="preserve">6 </w:t>
          </w:r>
          <w:proofErr w:type="spellStart"/>
          <w:r w:rsidR="0013750A" w:rsidRPr="0013750A">
            <w:rPr>
              <w:rFonts w:asciiTheme="majorHAnsi" w:hAnsiTheme="majorHAnsi"/>
              <w:color w:val="000000" w:themeColor="text1"/>
              <w:sz w:val="14"/>
              <w:szCs w:val="18"/>
              <w:lang w:val="en-GB"/>
            </w:rPr>
            <w:t>c</w:t>
          </w:r>
          <w:r w:rsidR="0013750A">
            <w:rPr>
              <w:rFonts w:asciiTheme="majorHAnsi" w:hAnsiTheme="majorHAnsi"/>
              <w:color w:val="000000" w:themeColor="text1"/>
              <w:sz w:val="14"/>
              <w:szCs w:val="18"/>
              <w:lang w:val="en-GB"/>
            </w:rPr>
            <w:t>zęść</w:t>
          </w:r>
          <w:proofErr w:type="spellEnd"/>
          <w:r w:rsidR="0013750A">
            <w:rPr>
              <w:rFonts w:asciiTheme="majorHAnsi" w:hAnsiTheme="majorHAnsi"/>
              <w:color w:val="000000" w:themeColor="text1"/>
              <w:sz w:val="14"/>
              <w:szCs w:val="18"/>
              <w:lang w:val="en-GB"/>
            </w:rPr>
            <w:t xml:space="preserve"> 4</w:t>
          </w:r>
        </w:p>
        <w:p w14:paraId="5205B493" w14:textId="47502FF7" w:rsidR="00347E8D" w:rsidRPr="0013750A" w:rsidRDefault="00347E8D" w:rsidP="00582CE9">
          <w:pPr>
            <w:suppressAutoHyphens/>
            <w:ind w:right="187"/>
            <w:rPr>
              <w:rFonts w:asciiTheme="majorHAnsi" w:hAnsiTheme="majorHAnsi"/>
              <w:color w:val="000000" w:themeColor="text1"/>
              <w:sz w:val="14"/>
              <w:szCs w:val="18"/>
              <w:lang w:val="en-GB"/>
            </w:rPr>
          </w:pPr>
        </w:p>
      </w:tc>
      <w:tc>
        <w:tcPr>
          <w:tcW w:w="977" w:type="dxa"/>
          <w:vAlign w:val="center"/>
        </w:tcPr>
        <w:p w14:paraId="3FED520E" w14:textId="3F6FEF79" w:rsidR="00347E8D" w:rsidRPr="0013750A"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4BB9C9B2" w:rsidR="00347E8D" w:rsidRPr="0013750A" w:rsidRDefault="00952A26"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52251B9C" wp14:editId="1A1D8CEF">
                    <wp:simplePos x="698500" y="196850"/>
                    <wp:positionH relativeFrom="page">
                      <wp:posOffset>-586105</wp:posOffset>
                    </wp:positionH>
                    <wp:positionV relativeFrom="page">
                      <wp:posOffset>-34290</wp:posOffset>
                    </wp:positionV>
                    <wp:extent cx="2009775" cy="345440"/>
                    <wp:effectExtent l="0" t="0" r="0" b="16510"/>
                    <wp:wrapNone/>
                    <wp:docPr id="862193234"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72E7CE3" w14:textId="3D79E86E"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251B9C" id="_x0000_t202" coordsize="21600,21600" o:spt="202" path="m,l,21600r21600,l21600,xe">
                    <v:stroke joinstyle="miter"/>
                    <v:path gradientshapeok="t" o:connecttype="rect"/>
                  </v:shapetype>
                  <v:shape id="Pole tekstowe 3" o:spid="_x0000_s1027" type="#_x0000_t202" alt="Chronione w PGE Dystrybucja S.A." style="position:absolute;margin-left:-46.15pt;margin-top:-2.7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" filled="f" stroked="f">
                    <v:fill o:detectmouseclick="t"/>
                    <v:textbox style="mso-fit-shape-to-text:t" inset="0,15pt,20pt,0">
                      <w:txbxContent>
                        <w:p w14:paraId="272E7CE3" w14:textId="3D79E86E"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1C13E81"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2D4DF238" w:rsidR="00347E8D" w:rsidRPr="006B2C28" w:rsidRDefault="00952A26"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2252098A" wp14:editId="42360D0E">
                    <wp:simplePos x="635" y="635"/>
                    <wp:positionH relativeFrom="page">
                      <wp:align>right</wp:align>
                    </wp:positionH>
                    <wp:positionV relativeFrom="page">
                      <wp:align>top</wp:align>
                    </wp:positionV>
                    <wp:extent cx="2009775" cy="345440"/>
                    <wp:effectExtent l="0" t="0" r="0" b="16510"/>
                    <wp:wrapNone/>
                    <wp:docPr id="456696791"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7929F7F" w14:textId="3EFD9996"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52098A"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27929F7F" w14:textId="3EFD9996" w:rsidR="00952A26" w:rsidRPr="00952A26" w:rsidRDefault="00952A26" w:rsidP="00952A26">
                          <w:pPr>
                            <w:spacing w:after="0"/>
                            <w:rPr>
                              <w:rFonts w:ascii="Calibri" w:eastAsia="Calibri" w:hAnsi="Calibri" w:cs="Calibri"/>
                              <w:noProof/>
                              <w:color w:val="FF8000"/>
                              <w:sz w:val="20"/>
                              <w:szCs w:val="20"/>
                            </w:rPr>
                          </w:pPr>
                          <w:r w:rsidRPr="00952A26">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1AF5"/>
    <w:rsid w:val="00033582"/>
    <w:rsid w:val="00033D9F"/>
    <w:rsid w:val="000362BA"/>
    <w:rsid w:val="0003687D"/>
    <w:rsid w:val="00036B40"/>
    <w:rsid w:val="00036D76"/>
    <w:rsid w:val="000378AF"/>
    <w:rsid w:val="00040B6D"/>
    <w:rsid w:val="00041142"/>
    <w:rsid w:val="000465EA"/>
    <w:rsid w:val="00047D35"/>
    <w:rsid w:val="000516BD"/>
    <w:rsid w:val="00051B85"/>
    <w:rsid w:val="00054A92"/>
    <w:rsid w:val="00056904"/>
    <w:rsid w:val="0005723F"/>
    <w:rsid w:val="000572D8"/>
    <w:rsid w:val="00057816"/>
    <w:rsid w:val="00060EAD"/>
    <w:rsid w:val="000614CF"/>
    <w:rsid w:val="00061676"/>
    <w:rsid w:val="00061B03"/>
    <w:rsid w:val="00063D95"/>
    <w:rsid w:val="00065150"/>
    <w:rsid w:val="0006548F"/>
    <w:rsid w:val="00070A58"/>
    <w:rsid w:val="00071A2F"/>
    <w:rsid w:val="00071C98"/>
    <w:rsid w:val="00071EC3"/>
    <w:rsid w:val="00073325"/>
    <w:rsid w:val="0007764B"/>
    <w:rsid w:val="00080895"/>
    <w:rsid w:val="00081C09"/>
    <w:rsid w:val="00087735"/>
    <w:rsid w:val="0009045E"/>
    <w:rsid w:val="000905A4"/>
    <w:rsid w:val="00094799"/>
    <w:rsid w:val="00094EB9"/>
    <w:rsid w:val="00096510"/>
    <w:rsid w:val="000974B1"/>
    <w:rsid w:val="000A1658"/>
    <w:rsid w:val="000A4768"/>
    <w:rsid w:val="000A47BE"/>
    <w:rsid w:val="000A713B"/>
    <w:rsid w:val="000A7E99"/>
    <w:rsid w:val="000B08C4"/>
    <w:rsid w:val="000B0DBD"/>
    <w:rsid w:val="000C076F"/>
    <w:rsid w:val="000C16AE"/>
    <w:rsid w:val="000C34E7"/>
    <w:rsid w:val="000C39CB"/>
    <w:rsid w:val="000C47A9"/>
    <w:rsid w:val="000C4CCC"/>
    <w:rsid w:val="000C57CC"/>
    <w:rsid w:val="000C679C"/>
    <w:rsid w:val="000D13E0"/>
    <w:rsid w:val="000D30F0"/>
    <w:rsid w:val="000D42BE"/>
    <w:rsid w:val="000D4A06"/>
    <w:rsid w:val="000D5886"/>
    <w:rsid w:val="000E0A15"/>
    <w:rsid w:val="000E0EB5"/>
    <w:rsid w:val="000E1564"/>
    <w:rsid w:val="000E1A7D"/>
    <w:rsid w:val="000E2B38"/>
    <w:rsid w:val="000E39FF"/>
    <w:rsid w:val="000E42E6"/>
    <w:rsid w:val="000E6687"/>
    <w:rsid w:val="000F6DC4"/>
    <w:rsid w:val="00101BCF"/>
    <w:rsid w:val="00101F33"/>
    <w:rsid w:val="00104502"/>
    <w:rsid w:val="00104583"/>
    <w:rsid w:val="00105097"/>
    <w:rsid w:val="00106F30"/>
    <w:rsid w:val="00107A1B"/>
    <w:rsid w:val="001112C2"/>
    <w:rsid w:val="00111CB9"/>
    <w:rsid w:val="00113AE2"/>
    <w:rsid w:val="00113AF1"/>
    <w:rsid w:val="001217A9"/>
    <w:rsid w:val="00121B51"/>
    <w:rsid w:val="00124536"/>
    <w:rsid w:val="00125A7F"/>
    <w:rsid w:val="001264B3"/>
    <w:rsid w:val="00126CEA"/>
    <w:rsid w:val="00127534"/>
    <w:rsid w:val="00131A4A"/>
    <w:rsid w:val="00131CED"/>
    <w:rsid w:val="00132B64"/>
    <w:rsid w:val="0013536F"/>
    <w:rsid w:val="0013684F"/>
    <w:rsid w:val="00136B64"/>
    <w:rsid w:val="0013750A"/>
    <w:rsid w:val="0014036E"/>
    <w:rsid w:val="0014467B"/>
    <w:rsid w:val="00144D53"/>
    <w:rsid w:val="00145125"/>
    <w:rsid w:val="0014785F"/>
    <w:rsid w:val="0015033C"/>
    <w:rsid w:val="00150946"/>
    <w:rsid w:val="001556F0"/>
    <w:rsid w:val="00157930"/>
    <w:rsid w:val="00162D88"/>
    <w:rsid w:val="00167B53"/>
    <w:rsid w:val="00167D6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3A70"/>
    <w:rsid w:val="001B4F6D"/>
    <w:rsid w:val="001B50E8"/>
    <w:rsid w:val="001B5651"/>
    <w:rsid w:val="001B6556"/>
    <w:rsid w:val="001D0490"/>
    <w:rsid w:val="001D1A8B"/>
    <w:rsid w:val="001D2EB1"/>
    <w:rsid w:val="001D3260"/>
    <w:rsid w:val="001D451A"/>
    <w:rsid w:val="001D5FCB"/>
    <w:rsid w:val="001D6C69"/>
    <w:rsid w:val="001E3897"/>
    <w:rsid w:val="001E6233"/>
    <w:rsid w:val="001E7E73"/>
    <w:rsid w:val="001F0251"/>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26C18"/>
    <w:rsid w:val="00230677"/>
    <w:rsid w:val="00231DA0"/>
    <w:rsid w:val="00232EBC"/>
    <w:rsid w:val="002369B3"/>
    <w:rsid w:val="0024005F"/>
    <w:rsid w:val="00241318"/>
    <w:rsid w:val="002413ED"/>
    <w:rsid w:val="00241566"/>
    <w:rsid w:val="00241E46"/>
    <w:rsid w:val="00242800"/>
    <w:rsid w:val="0024291C"/>
    <w:rsid w:val="00243739"/>
    <w:rsid w:val="00244861"/>
    <w:rsid w:val="0025292C"/>
    <w:rsid w:val="002554C5"/>
    <w:rsid w:val="00257F22"/>
    <w:rsid w:val="00260452"/>
    <w:rsid w:val="002614D9"/>
    <w:rsid w:val="00263DAB"/>
    <w:rsid w:val="00264A06"/>
    <w:rsid w:val="002654BF"/>
    <w:rsid w:val="00265B9D"/>
    <w:rsid w:val="00270752"/>
    <w:rsid w:val="00272133"/>
    <w:rsid w:val="00272149"/>
    <w:rsid w:val="00274049"/>
    <w:rsid w:val="002743D5"/>
    <w:rsid w:val="002750E1"/>
    <w:rsid w:val="00275885"/>
    <w:rsid w:val="002768AC"/>
    <w:rsid w:val="00277DBC"/>
    <w:rsid w:val="00280878"/>
    <w:rsid w:val="00280EAB"/>
    <w:rsid w:val="002872B5"/>
    <w:rsid w:val="00287C54"/>
    <w:rsid w:val="002942B6"/>
    <w:rsid w:val="002958A7"/>
    <w:rsid w:val="00297B23"/>
    <w:rsid w:val="002A2347"/>
    <w:rsid w:val="002A3129"/>
    <w:rsid w:val="002A3958"/>
    <w:rsid w:val="002A3984"/>
    <w:rsid w:val="002A4130"/>
    <w:rsid w:val="002A48F7"/>
    <w:rsid w:val="002A57C2"/>
    <w:rsid w:val="002A6187"/>
    <w:rsid w:val="002A6314"/>
    <w:rsid w:val="002A66E5"/>
    <w:rsid w:val="002A79E0"/>
    <w:rsid w:val="002B0D47"/>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B47"/>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38F0"/>
    <w:rsid w:val="0031542B"/>
    <w:rsid w:val="003162CA"/>
    <w:rsid w:val="00320185"/>
    <w:rsid w:val="0032397B"/>
    <w:rsid w:val="003254C3"/>
    <w:rsid w:val="00326382"/>
    <w:rsid w:val="003301C3"/>
    <w:rsid w:val="003329FE"/>
    <w:rsid w:val="003332D3"/>
    <w:rsid w:val="0033388B"/>
    <w:rsid w:val="00333C9F"/>
    <w:rsid w:val="003416E3"/>
    <w:rsid w:val="00342A59"/>
    <w:rsid w:val="00345315"/>
    <w:rsid w:val="00347E8D"/>
    <w:rsid w:val="00350CE1"/>
    <w:rsid w:val="00350EF8"/>
    <w:rsid w:val="00351B86"/>
    <w:rsid w:val="0035323D"/>
    <w:rsid w:val="00357D0B"/>
    <w:rsid w:val="00360164"/>
    <w:rsid w:val="00360560"/>
    <w:rsid w:val="00362C4E"/>
    <w:rsid w:val="00366FFB"/>
    <w:rsid w:val="0036754D"/>
    <w:rsid w:val="00367567"/>
    <w:rsid w:val="00370D98"/>
    <w:rsid w:val="00371173"/>
    <w:rsid w:val="003716AB"/>
    <w:rsid w:val="00371A75"/>
    <w:rsid w:val="00371C51"/>
    <w:rsid w:val="003723E2"/>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21D8"/>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0544"/>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66E40"/>
    <w:rsid w:val="004723B8"/>
    <w:rsid w:val="00473D75"/>
    <w:rsid w:val="00474D4A"/>
    <w:rsid w:val="0047759A"/>
    <w:rsid w:val="00481405"/>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4DF5"/>
    <w:rsid w:val="004B55D0"/>
    <w:rsid w:val="004B754B"/>
    <w:rsid w:val="004C1942"/>
    <w:rsid w:val="004C2303"/>
    <w:rsid w:val="004C2F51"/>
    <w:rsid w:val="004C492F"/>
    <w:rsid w:val="004C6823"/>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0F7"/>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3DEF"/>
    <w:rsid w:val="0051573E"/>
    <w:rsid w:val="00517579"/>
    <w:rsid w:val="00520308"/>
    <w:rsid w:val="00520787"/>
    <w:rsid w:val="0052445E"/>
    <w:rsid w:val="00532625"/>
    <w:rsid w:val="005333E9"/>
    <w:rsid w:val="0053479E"/>
    <w:rsid w:val="00535E9B"/>
    <w:rsid w:val="00537A79"/>
    <w:rsid w:val="00540DEC"/>
    <w:rsid w:val="00543693"/>
    <w:rsid w:val="005453F1"/>
    <w:rsid w:val="0054621F"/>
    <w:rsid w:val="00551FB7"/>
    <w:rsid w:val="00553BA0"/>
    <w:rsid w:val="00553E29"/>
    <w:rsid w:val="00554320"/>
    <w:rsid w:val="0055447C"/>
    <w:rsid w:val="005563FF"/>
    <w:rsid w:val="00560A64"/>
    <w:rsid w:val="00562E63"/>
    <w:rsid w:val="0056616F"/>
    <w:rsid w:val="00567C5C"/>
    <w:rsid w:val="00573482"/>
    <w:rsid w:val="00574D7E"/>
    <w:rsid w:val="00580DA0"/>
    <w:rsid w:val="00582CE9"/>
    <w:rsid w:val="00583144"/>
    <w:rsid w:val="00584535"/>
    <w:rsid w:val="00584FE1"/>
    <w:rsid w:val="00585396"/>
    <w:rsid w:val="00586064"/>
    <w:rsid w:val="00586ECC"/>
    <w:rsid w:val="0058794A"/>
    <w:rsid w:val="005932BA"/>
    <w:rsid w:val="00593B17"/>
    <w:rsid w:val="005A354D"/>
    <w:rsid w:val="005A5B8C"/>
    <w:rsid w:val="005B0F3E"/>
    <w:rsid w:val="005B24A8"/>
    <w:rsid w:val="005B2B6D"/>
    <w:rsid w:val="005B36F4"/>
    <w:rsid w:val="005B3F04"/>
    <w:rsid w:val="005B4CFE"/>
    <w:rsid w:val="005B5810"/>
    <w:rsid w:val="005B6DC6"/>
    <w:rsid w:val="005B76BC"/>
    <w:rsid w:val="005C23E6"/>
    <w:rsid w:val="005C2D48"/>
    <w:rsid w:val="005C6812"/>
    <w:rsid w:val="005D0805"/>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4F17"/>
    <w:rsid w:val="006055FD"/>
    <w:rsid w:val="006064FB"/>
    <w:rsid w:val="00607E83"/>
    <w:rsid w:val="00613F9F"/>
    <w:rsid w:val="00614321"/>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57C2E"/>
    <w:rsid w:val="00660237"/>
    <w:rsid w:val="006701EC"/>
    <w:rsid w:val="00670935"/>
    <w:rsid w:val="00670CE4"/>
    <w:rsid w:val="0067116D"/>
    <w:rsid w:val="0067354A"/>
    <w:rsid w:val="0067537D"/>
    <w:rsid w:val="00675584"/>
    <w:rsid w:val="0067572D"/>
    <w:rsid w:val="00675E26"/>
    <w:rsid w:val="006775EE"/>
    <w:rsid w:val="00680F7C"/>
    <w:rsid w:val="00681BD4"/>
    <w:rsid w:val="006820ED"/>
    <w:rsid w:val="00683556"/>
    <w:rsid w:val="00693C96"/>
    <w:rsid w:val="00694A60"/>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2E78"/>
    <w:rsid w:val="006F39F9"/>
    <w:rsid w:val="006F3B57"/>
    <w:rsid w:val="006F46B0"/>
    <w:rsid w:val="006F5F72"/>
    <w:rsid w:val="006F63F7"/>
    <w:rsid w:val="006F73AE"/>
    <w:rsid w:val="006F7595"/>
    <w:rsid w:val="00702687"/>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3D07"/>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683"/>
    <w:rsid w:val="007A275F"/>
    <w:rsid w:val="007A5EFC"/>
    <w:rsid w:val="007A62FD"/>
    <w:rsid w:val="007B094C"/>
    <w:rsid w:val="007B0FF0"/>
    <w:rsid w:val="007B2DC4"/>
    <w:rsid w:val="007B50D8"/>
    <w:rsid w:val="007B791E"/>
    <w:rsid w:val="007C0A5A"/>
    <w:rsid w:val="007C1317"/>
    <w:rsid w:val="007C2418"/>
    <w:rsid w:val="007C2FF4"/>
    <w:rsid w:val="007C55AD"/>
    <w:rsid w:val="007C6687"/>
    <w:rsid w:val="007C67FA"/>
    <w:rsid w:val="007D0675"/>
    <w:rsid w:val="007D1209"/>
    <w:rsid w:val="007D1E2C"/>
    <w:rsid w:val="007D2539"/>
    <w:rsid w:val="007D49EE"/>
    <w:rsid w:val="007E188B"/>
    <w:rsid w:val="007E1A37"/>
    <w:rsid w:val="007E334D"/>
    <w:rsid w:val="007E356C"/>
    <w:rsid w:val="007E7F68"/>
    <w:rsid w:val="007F0041"/>
    <w:rsid w:val="007F08F9"/>
    <w:rsid w:val="007F340C"/>
    <w:rsid w:val="007F5577"/>
    <w:rsid w:val="007F6DF1"/>
    <w:rsid w:val="0080470C"/>
    <w:rsid w:val="00804BD6"/>
    <w:rsid w:val="0080515B"/>
    <w:rsid w:val="00806943"/>
    <w:rsid w:val="00812E3F"/>
    <w:rsid w:val="008130D5"/>
    <w:rsid w:val="008147D7"/>
    <w:rsid w:val="008156FE"/>
    <w:rsid w:val="0081735D"/>
    <w:rsid w:val="008202A3"/>
    <w:rsid w:val="008217CE"/>
    <w:rsid w:val="00823412"/>
    <w:rsid w:val="00823D91"/>
    <w:rsid w:val="0082453C"/>
    <w:rsid w:val="00827A7E"/>
    <w:rsid w:val="00827FCF"/>
    <w:rsid w:val="00830E74"/>
    <w:rsid w:val="00831596"/>
    <w:rsid w:val="008317F6"/>
    <w:rsid w:val="00832456"/>
    <w:rsid w:val="00833C36"/>
    <w:rsid w:val="00834673"/>
    <w:rsid w:val="00834D16"/>
    <w:rsid w:val="00837B4D"/>
    <w:rsid w:val="00841048"/>
    <w:rsid w:val="0084138D"/>
    <w:rsid w:val="00841871"/>
    <w:rsid w:val="00841CAD"/>
    <w:rsid w:val="00841F97"/>
    <w:rsid w:val="00842578"/>
    <w:rsid w:val="00843347"/>
    <w:rsid w:val="00847B49"/>
    <w:rsid w:val="00852695"/>
    <w:rsid w:val="008548B7"/>
    <w:rsid w:val="00857549"/>
    <w:rsid w:val="00860676"/>
    <w:rsid w:val="00861F8A"/>
    <w:rsid w:val="008644A0"/>
    <w:rsid w:val="00864FB8"/>
    <w:rsid w:val="00867243"/>
    <w:rsid w:val="008702F7"/>
    <w:rsid w:val="008707CC"/>
    <w:rsid w:val="00870CA2"/>
    <w:rsid w:val="00876277"/>
    <w:rsid w:val="00877FA9"/>
    <w:rsid w:val="00883F25"/>
    <w:rsid w:val="00884D47"/>
    <w:rsid w:val="00884F27"/>
    <w:rsid w:val="00890FE7"/>
    <w:rsid w:val="008918CF"/>
    <w:rsid w:val="00893A83"/>
    <w:rsid w:val="00894B6A"/>
    <w:rsid w:val="00895919"/>
    <w:rsid w:val="0089633B"/>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280E"/>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17C2E"/>
    <w:rsid w:val="009211C9"/>
    <w:rsid w:val="00932CEE"/>
    <w:rsid w:val="009337AD"/>
    <w:rsid w:val="00935B17"/>
    <w:rsid w:val="00936AC2"/>
    <w:rsid w:val="00940ED3"/>
    <w:rsid w:val="00942D5B"/>
    <w:rsid w:val="00943695"/>
    <w:rsid w:val="00944154"/>
    <w:rsid w:val="00944BEA"/>
    <w:rsid w:val="0094548F"/>
    <w:rsid w:val="00950C83"/>
    <w:rsid w:val="00952A26"/>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358D"/>
    <w:rsid w:val="0097487E"/>
    <w:rsid w:val="00974AB9"/>
    <w:rsid w:val="009825D0"/>
    <w:rsid w:val="00983EBF"/>
    <w:rsid w:val="00984E39"/>
    <w:rsid w:val="0098502B"/>
    <w:rsid w:val="00986A6A"/>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0C7"/>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D6B"/>
    <w:rsid w:val="009E7E57"/>
    <w:rsid w:val="009F3D58"/>
    <w:rsid w:val="009F4645"/>
    <w:rsid w:val="009F54B8"/>
    <w:rsid w:val="009F7604"/>
    <w:rsid w:val="009F7BEA"/>
    <w:rsid w:val="00A0059A"/>
    <w:rsid w:val="00A02C84"/>
    <w:rsid w:val="00A03CBB"/>
    <w:rsid w:val="00A040A8"/>
    <w:rsid w:val="00A0669B"/>
    <w:rsid w:val="00A07602"/>
    <w:rsid w:val="00A148D6"/>
    <w:rsid w:val="00A15FE6"/>
    <w:rsid w:val="00A22EAD"/>
    <w:rsid w:val="00A23785"/>
    <w:rsid w:val="00A253A7"/>
    <w:rsid w:val="00A31EF2"/>
    <w:rsid w:val="00A3313C"/>
    <w:rsid w:val="00A3409E"/>
    <w:rsid w:val="00A34C97"/>
    <w:rsid w:val="00A370AB"/>
    <w:rsid w:val="00A40D8F"/>
    <w:rsid w:val="00A424D3"/>
    <w:rsid w:val="00A43299"/>
    <w:rsid w:val="00A44A07"/>
    <w:rsid w:val="00A450E8"/>
    <w:rsid w:val="00A45792"/>
    <w:rsid w:val="00A467CA"/>
    <w:rsid w:val="00A473D7"/>
    <w:rsid w:val="00A474A0"/>
    <w:rsid w:val="00A5134A"/>
    <w:rsid w:val="00A514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0C3A"/>
    <w:rsid w:val="00AE1925"/>
    <w:rsid w:val="00AE1A85"/>
    <w:rsid w:val="00AE1E21"/>
    <w:rsid w:val="00AE3593"/>
    <w:rsid w:val="00AE5E48"/>
    <w:rsid w:val="00AF30DB"/>
    <w:rsid w:val="00AF631F"/>
    <w:rsid w:val="00AF78FE"/>
    <w:rsid w:val="00AF7E7E"/>
    <w:rsid w:val="00B00611"/>
    <w:rsid w:val="00B00CE4"/>
    <w:rsid w:val="00B0459E"/>
    <w:rsid w:val="00B04EB2"/>
    <w:rsid w:val="00B05E1A"/>
    <w:rsid w:val="00B10201"/>
    <w:rsid w:val="00B10A71"/>
    <w:rsid w:val="00B11E68"/>
    <w:rsid w:val="00B125C7"/>
    <w:rsid w:val="00B168CB"/>
    <w:rsid w:val="00B1766D"/>
    <w:rsid w:val="00B17A2B"/>
    <w:rsid w:val="00B21683"/>
    <w:rsid w:val="00B2277E"/>
    <w:rsid w:val="00B23B2D"/>
    <w:rsid w:val="00B25187"/>
    <w:rsid w:val="00B260E3"/>
    <w:rsid w:val="00B3053E"/>
    <w:rsid w:val="00B3071D"/>
    <w:rsid w:val="00B30F04"/>
    <w:rsid w:val="00B31002"/>
    <w:rsid w:val="00B312B6"/>
    <w:rsid w:val="00B31C09"/>
    <w:rsid w:val="00B31E4F"/>
    <w:rsid w:val="00B31FD1"/>
    <w:rsid w:val="00B35A36"/>
    <w:rsid w:val="00B37852"/>
    <w:rsid w:val="00B379DE"/>
    <w:rsid w:val="00B422BD"/>
    <w:rsid w:val="00B438A8"/>
    <w:rsid w:val="00B44488"/>
    <w:rsid w:val="00B45F0A"/>
    <w:rsid w:val="00B505C0"/>
    <w:rsid w:val="00B51343"/>
    <w:rsid w:val="00B53D37"/>
    <w:rsid w:val="00B53F64"/>
    <w:rsid w:val="00B57759"/>
    <w:rsid w:val="00B607EA"/>
    <w:rsid w:val="00B6086D"/>
    <w:rsid w:val="00B60ADE"/>
    <w:rsid w:val="00B61FD1"/>
    <w:rsid w:val="00B62B32"/>
    <w:rsid w:val="00B638C7"/>
    <w:rsid w:val="00B67333"/>
    <w:rsid w:val="00B67776"/>
    <w:rsid w:val="00B67D39"/>
    <w:rsid w:val="00B67FA9"/>
    <w:rsid w:val="00B73679"/>
    <w:rsid w:val="00B74FE1"/>
    <w:rsid w:val="00B758D3"/>
    <w:rsid w:val="00B76CD7"/>
    <w:rsid w:val="00B77510"/>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D3F11"/>
    <w:rsid w:val="00BE0AE4"/>
    <w:rsid w:val="00BE1B1B"/>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37ABB"/>
    <w:rsid w:val="00C40124"/>
    <w:rsid w:val="00C42A75"/>
    <w:rsid w:val="00C45F7E"/>
    <w:rsid w:val="00C4719E"/>
    <w:rsid w:val="00C4778D"/>
    <w:rsid w:val="00C5009D"/>
    <w:rsid w:val="00C53A22"/>
    <w:rsid w:val="00C55EC1"/>
    <w:rsid w:val="00C64A07"/>
    <w:rsid w:val="00C6569B"/>
    <w:rsid w:val="00C66B9A"/>
    <w:rsid w:val="00C70282"/>
    <w:rsid w:val="00C707D1"/>
    <w:rsid w:val="00C737A1"/>
    <w:rsid w:val="00C7678C"/>
    <w:rsid w:val="00C76D32"/>
    <w:rsid w:val="00C77BCF"/>
    <w:rsid w:val="00C808A0"/>
    <w:rsid w:val="00C813DF"/>
    <w:rsid w:val="00C817ED"/>
    <w:rsid w:val="00C81A4A"/>
    <w:rsid w:val="00C87081"/>
    <w:rsid w:val="00C874E6"/>
    <w:rsid w:val="00C9504B"/>
    <w:rsid w:val="00C9572F"/>
    <w:rsid w:val="00C96E50"/>
    <w:rsid w:val="00C973F3"/>
    <w:rsid w:val="00C9748D"/>
    <w:rsid w:val="00CB2D26"/>
    <w:rsid w:val="00CB3A6F"/>
    <w:rsid w:val="00CB4315"/>
    <w:rsid w:val="00CC3D46"/>
    <w:rsid w:val="00CC4D56"/>
    <w:rsid w:val="00CD0A27"/>
    <w:rsid w:val="00CD2022"/>
    <w:rsid w:val="00CD3B70"/>
    <w:rsid w:val="00CD3E59"/>
    <w:rsid w:val="00CD4B4F"/>
    <w:rsid w:val="00CD6B68"/>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36E"/>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54DC"/>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7B3"/>
    <w:rsid w:val="00DE6F71"/>
    <w:rsid w:val="00DF2ED5"/>
    <w:rsid w:val="00DF5439"/>
    <w:rsid w:val="00DF72C3"/>
    <w:rsid w:val="00E048E3"/>
    <w:rsid w:val="00E061A9"/>
    <w:rsid w:val="00E108DF"/>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0C13"/>
    <w:rsid w:val="00E413AB"/>
    <w:rsid w:val="00E41451"/>
    <w:rsid w:val="00E41D66"/>
    <w:rsid w:val="00E44C47"/>
    <w:rsid w:val="00E45EB2"/>
    <w:rsid w:val="00E45F98"/>
    <w:rsid w:val="00E46534"/>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5003"/>
    <w:rsid w:val="00EA6557"/>
    <w:rsid w:val="00EA6B97"/>
    <w:rsid w:val="00EB05FD"/>
    <w:rsid w:val="00EB0DB0"/>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1A4D"/>
    <w:rsid w:val="00EE350B"/>
    <w:rsid w:val="00EE5E2C"/>
    <w:rsid w:val="00EE69D4"/>
    <w:rsid w:val="00EF0A42"/>
    <w:rsid w:val="00EF624D"/>
    <w:rsid w:val="00F00878"/>
    <w:rsid w:val="00F014E0"/>
    <w:rsid w:val="00F01E75"/>
    <w:rsid w:val="00F032BE"/>
    <w:rsid w:val="00F0670E"/>
    <w:rsid w:val="00F12C24"/>
    <w:rsid w:val="00F1305D"/>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693"/>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383"/>
    <w:rsid w:val="00FB7BF2"/>
    <w:rsid w:val="00FB7F6B"/>
    <w:rsid w:val="00FC04B8"/>
    <w:rsid w:val="00FC166A"/>
    <w:rsid w:val="00FC28F0"/>
    <w:rsid w:val="00FC2975"/>
    <w:rsid w:val="00FC3F87"/>
    <w:rsid w:val="00FC7563"/>
    <w:rsid w:val="00FC77E6"/>
    <w:rsid w:val="00FC7BB0"/>
    <w:rsid w:val="00FD01D8"/>
    <w:rsid w:val="00FD1CED"/>
    <w:rsid w:val="00FD22AB"/>
    <w:rsid w:val="00FD2808"/>
    <w:rsid w:val="00FD3338"/>
    <w:rsid w:val="00FD4B8D"/>
    <w:rsid w:val="00FD70E5"/>
    <w:rsid w:val="00FD74D4"/>
    <w:rsid w:val="00FE1281"/>
    <w:rsid w:val="00FE12A9"/>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4 do SWZ - OPZ (PT).docx</dmsv2BaseFileName>
    <dmsv2BaseDisplayName xmlns="http://schemas.microsoft.com/sharepoint/v3">Załącznik nr 1 część 4 do SWZ - OPZ (PT)</dmsv2BaseDisplayName>
    <dmsv2SWPP2ObjectNumber xmlns="http://schemas.microsoft.com/sharepoint/v3">POST/DYS/OLD/GZ/01819/2026                        </dmsv2SWPP2ObjectNumber>
    <dmsv2SWPP2SumMD5 xmlns="http://schemas.microsoft.com/sharepoint/v3">223ea354a0dcb06bd4fc5c4d5fca585c</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25168340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FJ3FSM7XJ42E-2125144245-18103</_dlc_DocId>
    <_dlc_DocIdUrl xmlns="a19cb1c7-c5c7-46d4-85ae-d83685407bba">
      <Url>https://swpp2.dms.gkpge.pl/sites/43/_layouts/15/DocIdRedir.aspx?ID=FJ3FSM7XJ42E-2125144245-18103</Url>
      <Description>FJ3FSM7XJ42E-2125144245-18103</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E4571A28-0132-4993-A1E8-3FA92BC1A58F}"/>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573</TotalTime>
  <Pages>17</Pages>
  <Words>5228</Words>
  <Characters>31371</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278</cp:revision>
  <cp:lastPrinted>2024-07-15T11:21:00Z</cp:lastPrinted>
  <dcterms:created xsi:type="dcterms:W3CDTF">2025-10-01T10:46:00Z</dcterms:created>
  <dcterms:modified xsi:type="dcterms:W3CDTF">2026-05-11T17:11:00Z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c807dec3-cd6c-4f80-b77f-2f64e576fa96</vt:lpwstr>
  </property>
  <property fmtid="{D5CDD505-2E9C-101B-9397-08002B2CF9AE}" pid="4" name="ClassificationContentMarkingHeaderShapeIds">
    <vt:lpwstr>1b38a3d7,2795ee96,33640652</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2026-05-11T17:11:30Z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d0086868-898e-4461-96db-e543d06dc81f</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